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B64" w:rsidRDefault="000B163D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Allegato 5</w:t>
      </w:r>
    </w:p>
    <w:p w:rsidR="009C0B64" w:rsidRDefault="000B163D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Modulo di attestazione della qualità di elettore</w:t>
      </w:r>
    </w:p>
    <w:p w:rsidR="009C0B64" w:rsidRDefault="000B163D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(Art. 25 O.M.)</w:t>
      </w:r>
    </w:p>
    <w:p w:rsidR="009C0B64" w:rsidRDefault="000B163D">
      <w:pPr>
        <w:pStyle w:val="Normale"/>
        <w:autoSpaceDE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Alla Commissione elettorale centrale</w:t>
      </w:r>
    </w:p>
    <w:p w:rsidR="009C0B64" w:rsidRDefault="000B163D">
      <w:pPr>
        <w:pStyle w:val="Normale"/>
        <w:autoSpaceDE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…………………………………….……</w:t>
      </w:r>
    </w:p>
    <w:p w:rsidR="009C0B64" w:rsidRDefault="000B163D">
      <w:pPr>
        <w:pStyle w:val="Normale"/>
        <w:autoSpaceDE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</w:t>
      </w:r>
    </w:p>
    <w:p w:rsidR="009C0B64" w:rsidRDefault="000B163D">
      <w:pPr>
        <w:pStyle w:val="Normale"/>
        <w:autoSpaceDE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</w:t>
      </w:r>
    </w:p>
    <w:p w:rsidR="009C0B64" w:rsidRDefault="009C0B64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C0B64" w:rsidRDefault="009C0B64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C0B64" w:rsidRDefault="009C0B64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C0B64" w:rsidRDefault="009C0B64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C0B64" w:rsidRDefault="000B163D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OGGETTO: Attestazione qualità di elettore con rife</w:t>
      </w:r>
      <w:r>
        <w:rPr>
          <w:rFonts w:ascii="Arial" w:hAnsi="Arial" w:cs="Arial"/>
          <w:b/>
          <w:bCs/>
          <w:sz w:val="24"/>
          <w:szCs w:val="24"/>
        </w:rPr>
        <w:t>rimento all’elezione dei</w:t>
      </w:r>
    </w:p>
    <w:p w:rsidR="009C0B64" w:rsidRDefault="000B163D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componenti del Consiglio Superiore della Pubblica Istruzione.</w:t>
      </w:r>
    </w:p>
    <w:p w:rsidR="009C0B64" w:rsidRDefault="009C0B64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C0B64" w:rsidRDefault="009C0B64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C0B64" w:rsidRDefault="000B163D">
      <w:pPr>
        <w:pStyle w:val="Normale"/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 attesta, a norma </w:t>
      </w:r>
      <w:proofErr w:type="gramStart"/>
      <w:r>
        <w:rPr>
          <w:rFonts w:ascii="Arial" w:hAnsi="Arial" w:cs="Arial"/>
          <w:sz w:val="24"/>
          <w:szCs w:val="24"/>
        </w:rPr>
        <w:t>dell’ art.</w:t>
      </w:r>
      <w:proofErr w:type="gramEnd"/>
      <w:r>
        <w:rPr>
          <w:rFonts w:ascii="Arial" w:hAnsi="Arial" w:cs="Arial"/>
          <w:sz w:val="24"/>
          <w:szCs w:val="24"/>
        </w:rPr>
        <w:t xml:space="preserve"> , co , dell’Ordinanza Ministeriale ………...…., con la</w:t>
      </w:r>
    </w:p>
    <w:p w:rsidR="009C0B64" w:rsidRDefault="000B163D">
      <w:pPr>
        <w:pStyle w:val="Normale"/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quale sono state indette le votazioni per la costituzione del Consiglio Superiore de</w:t>
      </w:r>
      <w:r>
        <w:rPr>
          <w:rFonts w:ascii="Arial" w:hAnsi="Arial" w:cs="Arial"/>
          <w:sz w:val="24"/>
          <w:szCs w:val="24"/>
        </w:rPr>
        <w:t>lla</w:t>
      </w:r>
    </w:p>
    <w:p w:rsidR="009C0B64" w:rsidRDefault="000B163D">
      <w:pPr>
        <w:pStyle w:val="Normale"/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Pubblica Istruzione, che il/</w:t>
      </w:r>
      <w:proofErr w:type="gramStart"/>
      <w:r>
        <w:rPr>
          <w:rFonts w:ascii="Arial" w:hAnsi="Arial" w:cs="Arial"/>
          <w:sz w:val="24"/>
          <w:szCs w:val="24"/>
        </w:rPr>
        <w:t xml:space="preserve">la  </w:t>
      </w:r>
      <w:proofErr w:type="spellStart"/>
      <w:r>
        <w:rPr>
          <w:rFonts w:ascii="Arial" w:hAnsi="Arial" w:cs="Arial"/>
          <w:sz w:val="24"/>
          <w:szCs w:val="24"/>
        </w:rPr>
        <w:t>sig</w:t>
      </w:r>
      <w:proofErr w:type="spellEnd"/>
      <w:r>
        <w:rPr>
          <w:rFonts w:ascii="Arial" w:hAnsi="Arial" w:cs="Arial"/>
          <w:sz w:val="24"/>
          <w:szCs w:val="24"/>
        </w:rPr>
        <w:t>/sig.ra</w:t>
      </w:r>
      <w:proofErr w:type="gramEnd"/>
      <w:r>
        <w:rPr>
          <w:rFonts w:ascii="Arial" w:hAnsi="Arial" w:cs="Arial"/>
          <w:sz w:val="24"/>
          <w:szCs w:val="24"/>
        </w:rPr>
        <w:t xml:space="preserve"> ……………………… nato/a</w:t>
      </w:r>
    </w:p>
    <w:p w:rsidR="009C0B64" w:rsidRDefault="000B163D">
      <w:pPr>
        <w:pStyle w:val="Normale"/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 ………………………… il</w:t>
      </w:r>
    </w:p>
    <w:p w:rsidR="009C0B64" w:rsidRDefault="000B163D">
      <w:pPr>
        <w:pStyle w:val="Normale"/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………………………, appartenente alla componente elettiva 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., in servizio</w:t>
      </w:r>
    </w:p>
    <w:p w:rsidR="009C0B64" w:rsidRDefault="000B163D">
      <w:pPr>
        <w:pStyle w:val="Normale"/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presso………………………………………………è in possesso del diritto di elettorato</w:t>
      </w:r>
    </w:p>
    <w:p w:rsidR="009C0B64" w:rsidRDefault="000B163D">
      <w:pPr>
        <w:pStyle w:val="Normale"/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attivo e passivo per la </w:t>
      </w:r>
      <w:r>
        <w:rPr>
          <w:rFonts w:ascii="Arial" w:hAnsi="Arial" w:cs="Arial"/>
          <w:sz w:val="24"/>
          <w:szCs w:val="24"/>
        </w:rPr>
        <w:t>componente 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cui la lista si</w:t>
      </w:r>
    </w:p>
    <w:p w:rsidR="009C0B64" w:rsidRDefault="000B163D">
      <w:pPr>
        <w:pStyle w:val="Normale"/>
        <w:autoSpaceDE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riferisce.</w:t>
      </w:r>
    </w:p>
    <w:p w:rsidR="009C0B64" w:rsidRDefault="009C0B64">
      <w:pPr>
        <w:pStyle w:val="Normale"/>
        <w:spacing w:line="360" w:lineRule="auto"/>
        <w:rPr>
          <w:rFonts w:ascii="Arial" w:hAnsi="Arial" w:cs="Arial"/>
          <w:sz w:val="24"/>
          <w:szCs w:val="24"/>
        </w:rPr>
      </w:pPr>
    </w:p>
    <w:p w:rsidR="009C0B64" w:rsidRDefault="000B163D">
      <w:pPr>
        <w:pStyle w:val="Normale"/>
        <w:spacing w:line="360" w:lineRule="auto"/>
      </w:pPr>
      <w:r>
        <w:rPr>
          <w:rStyle w:val="Carpredefinitoparagrafo"/>
          <w:rFonts w:ascii="Arial" w:hAnsi="Arial" w:cs="Arial"/>
          <w:sz w:val="24"/>
          <w:szCs w:val="24"/>
        </w:rPr>
        <w:t>Presidente commissione elettorale di istituto</w:t>
      </w:r>
    </w:p>
    <w:sectPr w:rsidR="009C0B64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B163D">
      <w:pPr>
        <w:spacing w:after="0" w:line="240" w:lineRule="auto"/>
      </w:pPr>
      <w:r>
        <w:separator/>
      </w:r>
    </w:p>
  </w:endnote>
  <w:endnote w:type="continuationSeparator" w:id="0">
    <w:p w:rsidR="00000000" w:rsidRDefault="000B1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B163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0B16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C0B64"/>
    <w:rsid w:val="000B163D"/>
    <w:rsid w:val="009C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3D94F-8759-4228-B3FD-D9FEE9F5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e">
    <w:name w:val="Normale"/>
    <w:pPr>
      <w:suppressAutoHyphens/>
    </w:pPr>
  </w:style>
  <w:style w:type="character" w:customStyle="1" w:styleId="Carpredefinitoparagrafo">
    <w:name w:val="Car. predefinito 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Clara, Werner</cp:lastModifiedBy>
  <cp:revision>2</cp:revision>
  <dcterms:created xsi:type="dcterms:W3CDTF">2021-02-22T09:31:00Z</dcterms:created>
  <dcterms:modified xsi:type="dcterms:W3CDTF">2021-02-22T09:31:00Z</dcterms:modified>
</cp:coreProperties>
</file>